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A21C4" w14:textId="77777777" w:rsidR="00731E32" w:rsidRDefault="00731E32" w:rsidP="00731E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PYLLY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7D9E25B4" w14:textId="77777777" w:rsidR="00731E32" w:rsidRDefault="00731E32" w:rsidP="00731E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Lynn. Merchant. </w:t>
      </w:r>
    </w:p>
    <w:p w14:paraId="371971DD" w14:textId="77777777" w:rsidR="00731E32" w:rsidRDefault="00731E32" w:rsidP="00731E32">
      <w:pPr>
        <w:pStyle w:val="NoSpacing"/>
        <w:rPr>
          <w:rFonts w:cs="Times New Roman"/>
          <w:szCs w:val="24"/>
        </w:rPr>
      </w:pPr>
    </w:p>
    <w:p w14:paraId="6631EE58" w14:textId="77777777" w:rsidR="00731E32" w:rsidRDefault="00731E32" w:rsidP="00731E32">
      <w:pPr>
        <w:pStyle w:val="NoSpacing"/>
        <w:rPr>
          <w:rFonts w:cs="Times New Roman"/>
          <w:szCs w:val="24"/>
        </w:rPr>
      </w:pPr>
    </w:p>
    <w:p w14:paraId="2491959D" w14:textId="77777777" w:rsidR="00731E32" w:rsidRDefault="00731E32" w:rsidP="00731E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Thomas </w:t>
      </w:r>
      <w:proofErr w:type="spellStart"/>
      <w:r>
        <w:rPr>
          <w:rFonts w:cs="Times New Roman"/>
          <w:szCs w:val="24"/>
        </w:rPr>
        <w:t>Hempstede</w:t>
      </w:r>
      <w:proofErr w:type="spellEnd"/>
      <w:r>
        <w:rPr>
          <w:rFonts w:cs="Times New Roman"/>
          <w:szCs w:val="24"/>
        </w:rPr>
        <w:t xml:space="preserve"> of Norwich(q.v.) and </w:t>
      </w:r>
    </w:p>
    <w:p w14:paraId="0025743E" w14:textId="77777777" w:rsidR="00731E32" w:rsidRDefault="00731E32" w:rsidP="00731E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three others.</w:t>
      </w:r>
    </w:p>
    <w:p w14:paraId="37E91796" w14:textId="77777777" w:rsidR="00731E32" w:rsidRDefault="00731E32" w:rsidP="00731E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043A9DA7" w14:textId="77777777" w:rsidR="00731E32" w:rsidRDefault="00731E32" w:rsidP="00731E32">
      <w:pPr>
        <w:pStyle w:val="NoSpacing"/>
        <w:rPr>
          <w:rFonts w:cs="Times New Roman"/>
          <w:szCs w:val="24"/>
        </w:rPr>
      </w:pPr>
    </w:p>
    <w:p w14:paraId="57BECE75" w14:textId="77777777" w:rsidR="00731E32" w:rsidRDefault="00731E32" w:rsidP="00731E32">
      <w:pPr>
        <w:pStyle w:val="NoSpacing"/>
        <w:rPr>
          <w:rFonts w:cs="Times New Roman"/>
          <w:szCs w:val="24"/>
        </w:rPr>
      </w:pPr>
    </w:p>
    <w:p w14:paraId="4E034096" w14:textId="77777777" w:rsidR="00731E32" w:rsidRDefault="00731E32" w:rsidP="00731E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April 2023</w:t>
      </w:r>
    </w:p>
    <w:p w14:paraId="1A1E224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DEE31" w14:textId="77777777" w:rsidR="00731E32" w:rsidRDefault="00731E32" w:rsidP="009139A6">
      <w:r>
        <w:separator/>
      </w:r>
    </w:p>
  </w:endnote>
  <w:endnote w:type="continuationSeparator" w:id="0">
    <w:p w14:paraId="76A43060" w14:textId="77777777" w:rsidR="00731E32" w:rsidRDefault="00731E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CDC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4C34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61B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5964C" w14:textId="77777777" w:rsidR="00731E32" w:rsidRDefault="00731E32" w:rsidP="009139A6">
      <w:r>
        <w:separator/>
      </w:r>
    </w:p>
  </w:footnote>
  <w:footnote w:type="continuationSeparator" w:id="0">
    <w:p w14:paraId="4C32C469" w14:textId="77777777" w:rsidR="00731E32" w:rsidRDefault="00731E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B51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054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A48A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E32"/>
    <w:rsid w:val="000666E0"/>
    <w:rsid w:val="002510B7"/>
    <w:rsid w:val="005C130B"/>
    <w:rsid w:val="00731E3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E9D1A"/>
  <w15:chartTrackingRefBased/>
  <w15:docId w15:val="{31361234-7CE0-4EEC-828F-4B78F61E2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31E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2023-07-12T20:43:00Z</dcterms:created>
  <dcterms:modified xsi:type="dcterms:W3CDTF">2023-07-12T20:43:00Z</dcterms:modified>
</cp:coreProperties>
</file>